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E6102" w:rsidRDefault="002E6102" w:rsidP="002E610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Nicholas PHILPOT</w:t>
      </w:r>
      <w:r>
        <w:rPr>
          <w:rFonts w:ascii="Times New Roman" w:hAnsi="Times New Roman" w:cs="Times New Roman"/>
        </w:rPr>
        <w:t xml:space="preserve"> 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:rsidR="002E6102" w:rsidRDefault="002E6102" w:rsidP="002E610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Sydenham, Kent. Husbandman.</w:t>
      </w:r>
    </w:p>
    <w:p w:rsidR="002E6102" w:rsidRDefault="002E6102" w:rsidP="002E6102">
      <w:pPr>
        <w:rPr>
          <w:rFonts w:ascii="Times New Roman" w:hAnsi="Times New Roman" w:cs="Times New Roman"/>
        </w:rPr>
      </w:pPr>
    </w:p>
    <w:p w:rsidR="002E6102" w:rsidRDefault="002E6102" w:rsidP="002E6102">
      <w:pPr>
        <w:rPr>
          <w:rFonts w:ascii="Times New Roman" w:hAnsi="Times New Roman" w:cs="Times New Roman"/>
        </w:rPr>
      </w:pPr>
    </w:p>
    <w:p w:rsidR="002E6102" w:rsidRDefault="002E6102" w:rsidP="002E610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>Sir James Crower(q.v.) brought a plaint of debt against him.</w:t>
      </w:r>
    </w:p>
    <w:p w:rsidR="002E6102" w:rsidRDefault="002E6102" w:rsidP="002E610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436EE1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:rsidR="002E6102" w:rsidRDefault="002E6102" w:rsidP="002E6102">
      <w:pPr>
        <w:rPr>
          <w:rFonts w:ascii="Times New Roman" w:hAnsi="Times New Roman" w:cs="Times New Roman"/>
        </w:rPr>
      </w:pPr>
    </w:p>
    <w:p w:rsidR="002E6102" w:rsidRDefault="002E6102" w:rsidP="002E6102">
      <w:pPr>
        <w:rPr>
          <w:rFonts w:ascii="Times New Roman" w:hAnsi="Times New Roman" w:cs="Times New Roman"/>
        </w:rPr>
      </w:pPr>
    </w:p>
    <w:p w:rsidR="002E6102" w:rsidRDefault="002E6102" w:rsidP="002E610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27 August 2017</w:t>
      </w:r>
    </w:p>
    <w:p w:rsidR="006B2F86" w:rsidRPr="00E71FC3" w:rsidRDefault="002E6102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E6102" w:rsidRDefault="002E6102" w:rsidP="00E71FC3">
      <w:r>
        <w:separator/>
      </w:r>
    </w:p>
  </w:endnote>
  <w:endnote w:type="continuationSeparator" w:id="0">
    <w:p w:rsidR="002E6102" w:rsidRDefault="002E6102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E6102" w:rsidRDefault="002E6102" w:rsidP="00E71FC3">
      <w:r>
        <w:separator/>
      </w:r>
    </w:p>
  </w:footnote>
  <w:footnote w:type="continuationSeparator" w:id="0">
    <w:p w:rsidR="002E6102" w:rsidRDefault="002E6102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6102"/>
    <w:rsid w:val="001A7C09"/>
    <w:rsid w:val="002E6102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BC46381-2452-4409-8959-8FF56C8A0D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E6102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2E610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1</TotalTime>
  <Pages>1</Pages>
  <Words>43</Words>
  <Characters>246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2017-09-01T18:40:00Z</dcterms:created>
  <dcterms:modified xsi:type="dcterms:W3CDTF">2017-09-01T18:41:00Z</dcterms:modified>
</cp:coreProperties>
</file>